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567"/>
        <w:gridCol w:w="617"/>
        <w:gridCol w:w="9207"/>
        <w:gridCol w:w="1596"/>
        <w:gridCol w:w="1419"/>
        <w:gridCol w:w="1380"/>
      </w:tblGrid>
      <w:tr w:rsidR="00F21014" w:rsidTr="00F21014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014" w:rsidRDefault="00F21014" w:rsidP="003A1C29"/>
        </w:tc>
        <w:tc>
          <w:tcPr>
            <w:tcW w:w="9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014" w:rsidRDefault="00F21014" w:rsidP="003A1C29"/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014" w:rsidRDefault="00F21014" w:rsidP="003A1C29"/>
        </w:tc>
        <w:tc>
          <w:tcPr>
            <w:tcW w:w="27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014" w:rsidRDefault="00F21014" w:rsidP="003A1C29">
            <w:r>
              <w:t>Приложение 8</w:t>
            </w:r>
          </w:p>
        </w:tc>
      </w:tr>
      <w:tr w:rsidR="00F21014" w:rsidTr="00F21014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21014" w:rsidRDefault="00F21014" w:rsidP="003A1C29"/>
        </w:tc>
        <w:tc>
          <w:tcPr>
            <w:tcW w:w="9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014" w:rsidRDefault="00F21014" w:rsidP="003A1C29"/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014" w:rsidRDefault="00F21014" w:rsidP="003A1C29"/>
        </w:tc>
        <w:tc>
          <w:tcPr>
            <w:tcW w:w="27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014" w:rsidRDefault="00F21014" w:rsidP="003A1C29">
            <w:r>
              <w:t>к решению Саратовской</w:t>
            </w:r>
            <w:r>
              <w:br/>
              <w:t>городской Думы</w:t>
            </w:r>
          </w:p>
        </w:tc>
      </w:tr>
      <w:tr w:rsidR="00F21014" w:rsidTr="00F21014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014" w:rsidRDefault="00F21014" w:rsidP="003A1C29"/>
        </w:tc>
        <w:tc>
          <w:tcPr>
            <w:tcW w:w="9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014" w:rsidRDefault="00F21014" w:rsidP="003A1C29"/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014" w:rsidRDefault="00F21014" w:rsidP="003A1C29"/>
        </w:tc>
        <w:tc>
          <w:tcPr>
            <w:tcW w:w="27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014" w:rsidRDefault="00F21014" w:rsidP="00DF6BBA">
            <w:r>
              <w:t>от</w:t>
            </w:r>
            <w:r w:rsidR="00DF6BBA">
              <w:t xml:space="preserve"> 28.05.2020 № 67-533</w:t>
            </w:r>
            <w:r>
              <w:t xml:space="preserve">    </w:t>
            </w:r>
          </w:p>
        </w:tc>
      </w:tr>
      <w:tr w:rsidR="00F21014" w:rsidTr="00F21014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014" w:rsidRDefault="00F21014" w:rsidP="003A1C29"/>
        </w:tc>
        <w:tc>
          <w:tcPr>
            <w:tcW w:w="9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014" w:rsidRDefault="00F21014" w:rsidP="003A1C29">
            <w:r>
              <w:t xml:space="preserve">  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014" w:rsidRDefault="00F21014" w:rsidP="003A1C29"/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014" w:rsidRDefault="00F21014" w:rsidP="003A1C29"/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014" w:rsidRDefault="00F21014" w:rsidP="003A1C29"/>
        </w:tc>
      </w:tr>
      <w:tr w:rsidR="00F21014" w:rsidTr="00F21014">
        <w:trPr>
          <w:cantSplit/>
        </w:trPr>
        <w:tc>
          <w:tcPr>
            <w:tcW w:w="147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014" w:rsidRDefault="00F21014" w:rsidP="003A1C29">
            <w:pPr>
              <w:jc w:val="center"/>
            </w:pPr>
            <w:r>
              <w:t>Перечень объектов капитального строительства муниципальной собственности и объектов недвижимого имущества, приобретаемого в муниципальную собственность, на 2020 год и на плановый период 2021 и 2022 годов</w:t>
            </w:r>
          </w:p>
        </w:tc>
      </w:tr>
      <w:tr w:rsidR="00F21014" w:rsidTr="00F21014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014" w:rsidRDefault="00F21014" w:rsidP="003A1C29"/>
        </w:tc>
        <w:tc>
          <w:tcPr>
            <w:tcW w:w="9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014" w:rsidRDefault="00F21014" w:rsidP="003A1C29"/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014" w:rsidRDefault="00F21014" w:rsidP="003A1C29"/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014" w:rsidRDefault="00F21014" w:rsidP="003A1C29"/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014" w:rsidRDefault="00F21014" w:rsidP="003A1C29"/>
        </w:tc>
      </w:tr>
      <w:tr w:rsidR="00F21014" w:rsidTr="00F21014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014" w:rsidRDefault="00F21014" w:rsidP="003A1C29"/>
        </w:tc>
        <w:tc>
          <w:tcPr>
            <w:tcW w:w="9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014" w:rsidRDefault="00F21014" w:rsidP="003A1C29"/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014" w:rsidRDefault="00F21014" w:rsidP="003A1C29"/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014" w:rsidRDefault="00F21014" w:rsidP="003A1C29"/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014" w:rsidRDefault="00F21014" w:rsidP="003A1C29">
            <w:pPr>
              <w:jc w:val="right"/>
            </w:pPr>
            <w:r>
              <w:t>тыс. руб.</w:t>
            </w:r>
          </w:p>
        </w:tc>
      </w:tr>
      <w:tr w:rsidR="00F21014" w:rsidTr="00F21014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014" w:rsidRDefault="00F21014" w:rsidP="003A1C29">
            <w:pPr>
              <w:jc w:val="center"/>
            </w:pPr>
            <w:r>
              <w:t>№ п/п</w:t>
            </w:r>
          </w:p>
        </w:tc>
        <w:tc>
          <w:tcPr>
            <w:tcW w:w="9824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014" w:rsidRDefault="00F21014" w:rsidP="003A1C29">
            <w:pPr>
              <w:jc w:val="center"/>
            </w:pPr>
            <w:r>
              <w:t>Наименование объектов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014" w:rsidRDefault="00F21014" w:rsidP="003A1C29">
            <w:pPr>
              <w:jc w:val="center"/>
            </w:pPr>
            <w:r>
              <w:t>2020 год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014" w:rsidRDefault="00F21014" w:rsidP="003A1C29">
            <w:pPr>
              <w:jc w:val="center"/>
            </w:pPr>
            <w:r>
              <w:t>2021 год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014" w:rsidRDefault="00F21014" w:rsidP="003A1C29">
            <w:pPr>
              <w:jc w:val="center"/>
            </w:pPr>
            <w:r>
              <w:t>2022 год</w:t>
            </w:r>
          </w:p>
        </w:tc>
      </w:tr>
    </w:tbl>
    <w:p w:rsidR="00F21014" w:rsidRPr="00F21014" w:rsidRDefault="00F21014">
      <w:pPr>
        <w:rPr>
          <w:sz w:val="2"/>
        </w:rPr>
      </w:pPr>
    </w:p>
    <w:tbl>
      <w:tblPr>
        <w:tblW w:w="0" w:type="auto"/>
        <w:tblLayout w:type="fixed"/>
        <w:tblLook w:val="04A0"/>
      </w:tblPr>
      <w:tblGrid>
        <w:gridCol w:w="567"/>
        <w:gridCol w:w="617"/>
        <w:gridCol w:w="9207"/>
        <w:gridCol w:w="1596"/>
        <w:gridCol w:w="1419"/>
        <w:gridCol w:w="1380"/>
      </w:tblGrid>
      <w:tr w:rsidR="00F21014" w:rsidTr="00F21014">
        <w:trPr>
          <w:cantSplit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014" w:rsidRDefault="00F21014" w:rsidP="003A1C29">
            <w:pPr>
              <w:jc w:val="center"/>
            </w:pPr>
            <w:r>
              <w:t>1</w:t>
            </w:r>
          </w:p>
        </w:tc>
        <w:tc>
          <w:tcPr>
            <w:tcW w:w="98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014" w:rsidRDefault="00F21014" w:rsidP="003A1C29">
            <w:pPr>
              <w:jc w:val="center"/>
            </w:pPr>
            <w:r>
              <w:t>2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014" w:rsidRDefault="00F21014" w:rsidP="003A1C29">
            <w:pPr>
              <w:jc w:val="center"/>
            </w:pPr>
            <w:r>
              <w:t>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014" w:rsidRDefault="00F21014" w:rsidP="003A1C29">
            <w:pPr>
              <w:jc w:val="center"/>
            </w:pPr>
            <w:r>
              <w:t>4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014" w:rsidRDefault="00F21014" w:rsidP="003A1C29">
            <w:pPr>
              <w:jc w:val="center"/>
            </w:pPr>
            <w:r>
              <w:t>5</w:t>
            </w:r>
          </w:p>
        </w:tc>
      </w:tr>
      <w:tr w:rsidR="00F21014" w:rsidTr="00F21014">
        <w:trPr>
          <w:cantSplit/>
        </w:trPr>
        <w:tc>
          <w:tcPr>
            <w:tcW w:w="147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014" w:rsidRDefault="00F21014" w:rsidP="003A1C29">
            <w:pPr>
              <w:jc w:val="center"/>
            </w:pPr>
            <w:r>
              <w:t>Раздел I. Перечень объектов капитального строительства муниципальной собственности</w:t>
            </w:r>
          </w:p>
        </w:tc>
      </w:tr>
      <w:tr w:rsidR="00F21014" w:rsidTr="00F21014">
        <w:trPr>
          <w:cantSplit/>
        </w:trPr>
        <w:tc>
          <w:tcPr>
            <w:tcW w:w="10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014" w:rsidRDefault="00F21014" w:rsidP="003A1C29">
            <w:pPr>
              <w:jc w:val="center"/>
            </w:pPr>
            <w:r>
              <w:t>КОМИТЕТ ПО ЖИЛИЩНО-КОММУНАЛЬНОМУ ХОЗЯЙСТВУ АДМИНИСТРАЦИИ 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21014" w:rsidRDefault="00F21014" w:rsidP="003A1C29">
            <w:pPr>
              <w:jc w:val="right"/>
            </w:pPr>
            <w:r>
              <w:t>13 566,3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21014" w:rsidRDefault="00F21014" w:rsidP="003A1C29">
            <w:pPr>
              <w:jc w:val="right"/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014" w:rsidRDefault="00F21014" w:rsidP="003A1C29">
            <w:pPr>
              <w:jc w:val="right"/>
            </w:pPr>
          </w:p>
        </w:tc>
      </w:tr>
      <w:tr w:rsidR="00F21014" w:rsidTr="00F21014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014" w:rsidRDefault="00F21014" w:rsidP="003A1C29">
            <w:pPr>
              <w:jc w:val="center"/>
            </w:pPr>
            <w:r>
              <w:t>1</w:t>
            </w:r>
          </w:p>
        </w:tc>
        <w:tc>
          <w:tcPr>
            <w:tcW w:w="98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1014" w:rsidRDefault="00F21014" w:rsidP="003A1C29">
            <w:r>
              <w:t>Реконструкция оборудования котельной, расположенной по адресу: ул. им. Ломоносова М.В., 1 и восстановление (модернизация и теплоизоляция) сетей горячего водоснабжения до многоквартирных домов № 6 по ул. Зеркальной; № 5, 11, 25, 25А по ул. 1-й Прокатной; № 3А, 4, 8, 19 по ул. 2-й Прокатной; № 7 по ул. Измайлова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014" w:rsidRDefault="00F21014" w:rsidP="003A1C29">
            <w:pPr>
              <w:jc w:val="right"/>
            </w:pPr>
            <w:r>
              <w:t>10 566,3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014" w:rsidRDefault="00F21014" w:rsidP="003A1C29">
            <w:pPr>
              <w:jc w:val="right"/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014" w:rsidRDefault="00F21014" w:rsidP="003A1C29">
            <w:pPr>
              <w:jc w:val="right"/>
            </w:pPr>
          </w:p>
        </w:tc>
      </w:tr>
      <w:tr w:rsidR="00F21014" w:rsidTr="00F21014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014" w:rsidRDefault="00F21014" w:rsidP="003A1C29">
            <w:pPr>
              <w:jc w:val="center"/>
            </w:pPr>
            <w:r>
              <w:t>2</w:t>
            </w:r>
          </w:p>
        </w:tc>
        <w:tc>
          <w:tcPr>
            <w:tcW w:w="98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1014" w:rsidRDefault="00F21014" w:rsidP="003A1C29">
            <w:r>
              <w:t>Техническое перевооружение системы теплоснабжения с устройством котлов наружного размещения для многоквартирного дома №4а по ул. Вокзальной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014" w:rsidRDefault="00F21014" w:rsidP="003A1C29">
            <w:pPr>
              <w:jc w:val="right"/>
            </w:pPr>
            <w:r>
              <w:t>3 000,0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014" w:rsidRDefault="00F21014" w:rsidP="003A1C29">
            <w:pPr>
              <w:jc w:val="right"/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014" w:rsidRDefault="00F21014" w:rsidP="003A1C29">
            <w:pPr>
              <w:jc w:val="right"/>
            </w:pPr>
          </w:p>
        </w:tc>
      </w:tr>
      <w:tr w:rsidR="00F21014" w:rsidTr="00F21014">
        <w:trPr>
          <w:cantSplit/>
        </w:trPr>
        <w:tc>
          <w:tcPr>
            <w:tcW w:w="10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014" w:rsidRDefault="00F21014" w:rsidP="003A1C29">
            <w:pPr>
              <w:jc w:val="center"/>
            </w:pPr>
            <w:r>
              <w:t>УПРАВЛЕНИЕ ПО ФИЗИЧЕСКОЙ КУЛЬТУРЕ  И СПОРТУ АДМИНИСТРАЦИИ 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21014" w:rsidRDefault="00F21014" w:rsidP="003A1C29">
            <w:pPr>
              <w:jc w:val="right"/>
            </w:pPr>
            <w:r>
              <w:t>2 110,0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21014" w:rsidRDefault="00F21014" w:rsidP="003A1C29">
            <w:pPr>
              <w:jc w:val="right"/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014" w:rsidRDefault="00F21014" w:rsidP="003A1C29">
            <w:pPr>
              <w:jc w:val="right"/>
            </w:pPr>
          </w:p>
        </w:tc>
      </w:tr>
      <w:tr w:rsidR="00F21014" w:rsidTr="00F21014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014" w:rsidRDefault="00F21014" w:rsidP="003A1C29">
            <w:pPr>
              <w:jc w:val="center"/>
            </w:pPr>
            <w:r>
              <w:t>3</w:t>
            </w:r>
          </w:p>
        </w:tc>
        <w:tc>
          <w:tcPr>
            <w:tcW w:w="98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1014" w:rsidRDefault="00F21014" w:rsidP="003A1C29">
            <w:r>
              <w:t>Разработка проектной документации на строительство спортивного комплекса, по адресу: г. Саратов, пл. им. Орджоникидзе Г.К., б/н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014" w:rsidRDefault="00F21014" w:rsidP="003A1C29">
            <w:pPr>
              <w:jc w:val="right"/>
            </w:pPr>
            <w:r>
              <w:t>2 110,0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014" w:rsidRDefault="00F21014" w:rsidP="003A1C29">
            <w:pPr>
              <w:jc w:val="right"/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014" w:rsidRDefault="00F21014" w:rsidP="003A1C29">
            <w:pPr>
              <w:jc w:val="right"/>
            </w:pPr>
          </w:p>
        </w:tc>
      </w:tr>
      <w:tr w:rsidR="00F21014" w:rsidTr="00F21014">
        <w:trPr>
          <w:cantSplit/>
        </w:trPr>
        <w:tc>
          <w:tcPr>
            <w:tcW w:w="10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014" w:rsidRDefault="00F21014" w:rsidP="003A1C29">
            <w:pPr>
              <w:jc w:val="center"/>
            </w:pPr>
            <w:r>
              <w:t>КОМИТЕТ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21014" w:rsidRDefault="00F21014" w:rsidP="003A1C29">
            <w:pPr>
              <w:jc w:val="right"/>
            </w:pPr>
            <w:r>
              <w:t>1 770 035,9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21014" w:rsidRDefault="00F21014" w:rsidP="003A1C29">
            <w:pPr>
              <w:jc w:val="right"/>
            </w:pPr>
            <w:r>
              <w:t>1 461 078,1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014" w:rsidRDefault="00F21014" w:rsidP="00755DD8">
            <w:pPr>
              <w:jc w:val="right"/>
            </w:pPr>
            <w:r>
              <w:t>407 416,</w:t>
            </w:r>
            <w:r w:rsidR="00755DD8">
              <w:t>6</w:t>
            </w:r>
          </w:p>
        </w:tc>
      </w:tr>
      <w:tr w:rsidR="00F21014" w:rsidTr="00F21014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014" w:rsidRDefault="00F21014" w:rsidP="003A1C29">
            <w:pPr>
              <w:jc w:val="center"/>
            </w:pPr>
            <w:r>
              <w:t>4</w:t>
            </w:r>
          </w:p>
        </w:tc>
        <w:tc>
          <w:tcPr>
            <w:tcW w:w="98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1014" w:rsidRDefault="00F21014" w:rsidP="003A1C29">
            <w:r>
              <w:t>Детский сад на 100 мест в ЖК «Авиатор» в Заводском районе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014" w:rsidRDefault="00F21014" w:rsidP="003A1C29">
            <w:pPr>
              <w:jc w:val="right"/>
            </w:pPr>
            <w:r>
              <w:t>81 453,5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014" w:rsidRDefault="00F21014" w:rsidP="003A1C29">
            <w:pPr>
              <w:jc w:val="right"/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014" w:rsidRDefault="00F21014" w:rsidP="003A1C29">
            <w:pPr>
              <w:jc w:val="right"/>
            </w:pPr>
          </w:p>
        </w:tc>
      </w:tr>
      <w:tr w:rsidR="00F21014" w:rsidTr="00F21014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014" w:rsidRDefault="00F21014" w:rsidP="003A1C29">
            <w:pPr>
              <w:jc w:val="center"/>
            </w:pPr>
            <w:r>
              <w:t>5</w:t>
            </w:r>
          </w:p>
        </w:tc>
        <w:tc>
          <w:tcPr>
            <w:tcW w:w="98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1014" w:rsidRDefault="00F21014" w:rsidP="003A1C29">
            <w:r>
              <w:t>Детский сад на 100 мест по ул. Провиантская, 23, в Октябрьском районе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014" w:rsidRDefault="00F21014" w:rsidP="003A1C29">
            <w:pPr>
              <w:jc w:val="right"/>
            </w:pPr>
            <w:r>
              <w:t>81 753,4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014" w:rsidRDefault="00F21014" w:rsidP="003A1C29">
            <w:pPr>
              <w:jc w:val="right"/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014" w:rsidRDefault="00F21014" w:rsidP="003A1C29">
            <w:pPr>
              <w:jc w:val="right"/>
            </w:pPr>
          </w:p>
        </w:tc>
      </w:tr>
      <w:tr w:rsidR="00F21014" w:rsidTr="00F21014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014" w:rsidRDefault="00F21014" w:rsidP="003A1C29">
            <w:pPr>
              <w:jc w:val="center"/>
            </w:pPr>
            <w:r>
              <w:t>6</w:t>
            </w:r>
          </w:p>
        </w:tc>
        <w:tc>
          <w:tcPr>
            <w:tcW w:w="98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1014" w:rsidRDefault="00F21014" w:rsidP="003A1C29">
            <w:r>
              <w:t>Детский сад на 160 мест в микрорайоне №2 жилого района  «Иволгино» в Волжском районе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014" w:rsidRDefault="00F21014" w:rsidP="003A1C29">
            <w:pPr>
              <w:jc w:val="right"/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014" w:rsidRDefault="00F21014" w:rsidP="003A1C29">
            <w:pPr>
              <w:jc w:val="right"/>
            </w:pPr>
            <w:r>
              <w:t>127 896,1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014" w:rsidRDefault="00F21014" w:rsidP="003A1C29">
            <w:pPr>
              <w:jc w:val="right"/>
            </w:pPr>
          </w:p>
        </w:tc>
      </w:tr>
      <w:tr w:rsidR="00F21014" w:rsidTr="00F21014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014" w:rsidRDefault="00F21014" w:rsidP="003A1C29">
            <w:pPr>
              <w:jc w:val="center"/>
            </w:pPr>
            <w:r>
              <w:t>7</w:t>
            </w:r>
          </w:p>
        </w:tc>
        <w:tc>
          <w:tcPr>
            <w:tcW w:w="98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1014" w:rsidRDefault="00F21014" w:rsidP="003A1C29">
            <w:r>
              <w:t>Детский сад на 160 мест в микрорайоне №2 жилого района «Иволгино» в Волжском районе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014" w:rsidRDefault="00F21014" w:rsidP="003A1C29">
            <w:pPr>
              <w:jc w:val="right"/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014" w:rsidRDefault="00F21014" w:rsidP="003A1C29">
            <w:pPr>
              <w:jc w:val="right"/>
            </w:pPr>
            <w:r>
              <w:t>127 896,1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014" w:rsidRDefault="00F21014" w:rsidP="003A1C29">
            <w:pPr>
              <w:jc w:val="right"/>
            </w:pPr>
          </w:p>
        </w:tc>
      </w:tr>
      <w:tr w:rsidR="00F21014" w:rsidTr="00F21014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014" w:rsidRDefault="00F21014" w:rsidP="003A1C29">
            <w:pPr>
              <w:jc w:val="center"/>
            </w:pPr>
            <w:r>
              <w:t>8</w:t>
            </w:r>
          </w:p>
        </w:tc>
        <w:tc>
          <w:tcPr>
            <w:tcW w:w="98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1014" w:rsidRDefault="00F21014" w:rsidP="003A1C29">
            <w:r>
              <w:t>Детский сад на 160 мест по ул. Ипподромная (на части бывших земель ФГБНУ «НИИСХ Юго-Востока»)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014" w:rsidRDefault="00F21014" w:rsidP="003A1C29">
            <w:pPr>
              <w:jc w:val="right"/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014" w:rsidRDefault="00F21014" w:rsidP="003A1C29">
            <w:pPr>
              <w:jc w:val="right"/>
            </w:pPr>
            <w:r>
              <w:t>127 896,1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014" w:rsidRDefault="00F21014" w:rsidP="003A1C29">
            <w:pPr>
              <w:jc w:val="right"/>
            </w:pPr>
          </w:p>
        </w:tc>
      </w:tr>
      <w:tr w:rsidR="00F21014" w:rsidTr="00F21014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014" w:rsidRDefault="00F21014" w:rsidP="003A1C29">
            <w:pPr>
              <w:jc w:val="center"/>
            </w:pPr>
            <w:r>
              <w:lastRenderedPageBreak/>
              <w:t>9</w:t>
            </w:r>
          </w:p>
        </w:tc>
        <w:tc>
          <w:tcPr>
            <w:tcW w:w="98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1014" w:rsidRDefault="00F21014" w:rsidP="003A1C29">
            <w:r>
              <w:t>Детский сад на 240 мест к востоку от жилого района «Солнечный-2» в Кировском районе г. Саратова (32,5 га)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014" w:rsidRDefault="00F21014" w:rsidP="003A1C29">
            <w:pPr>
              <w:jc w:val="right"/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014" w:rsidRDefault="00F21014" w:rsidP="003A1C29">
            <w:pPr>
              <w:jc w:val="right"/>
            </w:pPr>
            <w:r>
              <w:t>187 347,7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014" w:rsidRDefault="00F21014" w:rsidP="003A1C29">
            <w:pPr>
              <w:jc w:val="right"/>
            </w:pPr>
          </w:p>
        </w:tc>
      </w:tr>
      <w:tr w:rsidR="00F21014" w:rsidTr="00F21014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014" w:rsidRDefault="00F21014" w:rsidP="003A1C29">
            <w:pPr>
              <w:jc w:val="center"/>
            </w:pPr>
            <w:r>
              <w:t>10</w:t>
            </w:r>
          </w:p>
        </w:tc>
        <w:tc>
          <w:tcPr>
            <w:tcW w:w="98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1014" w:rsidRDefault="00F21014" w:rsidP="003A1C29">
            <w:r>
              <w:t>Детский сад на 240 мест к востоку от жилого района «Солнечный-2» в Кировском районе г. Саратова (45 га)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014" w:rsidRDefault="00F21014" w:rsidP="003A1C29">
            <w:pPr>
              <w:jc w:val="right"/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014" w:rsidRDefault="00F21014" w:rsidP="003A1C29">
            <w:pPr>
              <w:jc w:val="right"/>
            </w:pPr>
            <w:r>
              <w:t>187 347,7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014" w:rsidRDefault="00F21014" w:rsidP="003A1C29">
            <w:pPr>
              <w:jc w:val="right"/>
            </w:pPr>
          </w:p>
        </w:tc>
      </w:tr>
      <w:tr w:rsidR="00F21014" w:rsidTr="00F21014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014" w:rsidRDefault="00F21014" w:rsidP="003A1C29">
            <w:pPr>
              <w:jc w:val="center"/>
            </w:pPr>
            <w:r>
              <w:t>11</w:t>
            </w:r>
          </w:p>
        </w:tc>
        <w:tc>
          <w:tcPr>
            <w:tcW w:w="98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1014" w:rsidRDefault="00F21014" w:rsidP="003A1C29">
            <w:r>
              <w:t>Детский сад на 300 мест в микрорайоне №8 жилого района «Солнечный-2» в Кировском районе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014" w:rsidRDefault="00F21014" w:rsidP="003A1C29">
            <w:pPr>
              <w:jc w:val="right"/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014" w:rsidRDefault="00F21014" w:rsidP="003A1C29">
            <w:pPr>
              <w:jc w:val="right"/>
            </w:pPr>
            <w:r>
              <w:t>229 968,1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014" w:rsidRDefault="00F21014" w:rsidP="003A1C29">
            <w:pPr>
              <w:jc w:val="right"/>
            </w:pPr>
          </w:p>
        </w:tc>
      </w:tr>
      <w:tr w:rsidR="00F21014" w:rsidTr="00F21014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014" w:rsidRDefault="00F21014" w:rsidP="003A1C29">
            <w:pPr>
              <w:jc w:val="center"/>
            </w:pPr>
            <w:r>
              <w:t>12</w:t>
            </w:r>
          </w:p>
        </w:tc>
        <w:tc>
          <w:tcPr>
            <w:tcW w:w="98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1014" w:rsidRDefault="00F21014" w:rsidP="003A1C29">
            <w:r>
              <w:t>Детский сад на 80 мест в жилом комплексе «Образцово» в Волжском районе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014" w:rsidRDefault="00F21014" w:rsidP="003A1C29">
            <w:pPr>
              <w:jc w:val="right"/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014" w:rsidRDefault="00F21014" w:rsidP="003A1C29">
            <w:pPr>
              <w:jc w:val="right"/>
            </w:pPr>
            <w:r>
              <w:t>65 309,7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014" w:rsidRDefault="00F21014" w:rsidP="003A1C29">
            <w:pPr>
              <w:jc w:val="right"/>
            </w:pPr>
          </w:p>
        </w:tc>
      </w:tr>
      <w:tr w:rsidR="00F21014" w:rsidTr="00F21014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014" w:rsidRDefault="00F21014" w:rsidP="003A1C29">
            <w:pPr>
              <w:jc w:val="center"/>
            </w:pPr>
            <w:r>
              <w:t>13</w:t>
            </w:r>
          </w:p>
        </w:tc>
        <w:tc>
          <w:tcPr>
            <w:tcW w:w="98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1014" w:rsidRDefault="00F21014" w:rsidP="003A1C29">
            <w:r>
              <w:t>Приобретение жилых помещений в многоквартирных домах (выкуп у собственников жилых помещений в домах, признанных аварийными и подлежащими сносу), строительство в рамках ведомственной целевой программы «Переселение граждан города Саратова из аварийного жилищного фонда в 2019-2025 годах»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014" w:rsidRDefault="00F21014" w:rsidP="003A1C29">
            <w:pPr>
              <w:jc w:val="right"/>
            </w:pPr>
            <w:r>
              <w:t>889 859,6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014" w:rsidRDefault="00F21014" w:rsidP="003A1C29">
            <w:pPr>
              <w:jc w:val="right"/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014" w:rsidRDefault="00F21014" w:rsidP="003A1C29">
            <w:pPr>
              <w:jc w:val="right"/>
            </w:pPr>
          </w:p>
        </w:tc>
      </w:tr>
      <w:tr w:rsidR="00F21014" w:rsidTr="00F21014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014" w:rsidRDefault="00F21014" w:rsidP="003A1C29">
            <w:pPr>
              <w:jc w:val="center"/>
            </w:pPr>
            <w:r>
              <w:t>14</w:t>
            </w:r>
          </w:p>
        </w:tc>
        <w:tc>
          <w:tcPr>
            <w:tcW w:w="98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1014" w:rsidRDefault="00F21014" w:rsidP="003A1C29">
            <w:r>
              <w:t>Разработка проектной документации на строительство спортивного комплекса, по адресу: г. Саратов, пл. им. Орджоникидзе Г.К., б/н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014" w:rsidRDefault="00F21014" w:rsidP="003A1C29">
            <w:pPr>
              <w:jc w:val="right"/>
            </w:pPr>
            <w:r>
              <w:t>289,8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014" w:rsidRDefault="00F21014" w:rsidP="003A1C29">
            <w:pPr>
              <w:jc w:val="right"/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014" w:rsidRDefault="00F21014" w:rsidP="003A1C29">
            <w:pPr>
              <w:jc w:val="right"/>
            </w:pPr>
          </w:p>
        </w:tc>
      </w:tr>
      <w:tr w:rsidR="00F21014" w:rsidTr="00F21014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014" w:rsidRDefault="00F21014" w:rsidP="003A1C29">
            <w:pPr>
              <w:jc w:val="center"/>
            </w:pPr>
            <w:r>
              <w:t>15</w:t>
            </w:r>
          </w:p>
        </w:tc>
        <w:tc>
          <w:tcPr>
            <w:tcW w:w="98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1014" w:rsidRDefault="00F21014" w:rsidP="003A1C29">
            <w:r>
              <w:t>Строительство второго корпуса МДОУ «Центр развития ребенка-детский сад № 101 «Жар-птица» на 160 мест в Волжском районе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014" w:rsidRDefault="00F21014" w:rsidP="003A1C29">
            <w:pPr>
              <w:jc w:val="right"/>
            </w:pPr>
            <w:r>
              <w:t>128 209,3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014" w:rsidRDefault="00F21014" w:rsidP="003A1C29">
            <w:pPr>
              <w:jc w:val="right"/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014" w:rsidRDefault="00F21014" w:rsidP="003A1C29">
            <w:pPr>
              <w:jc w:val="right"/>
            </w:pPr>
          </w:p>
        </w:tc>
      </w:tr>
      <w:tr w:rsidR="00F21014" w:rsidTr="00F21014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014" w:rsidRDefault="00F21014" w:rsidP="003A1C29">
            <w:pPr>
              <w:jc w:val="center"/>
            </w:pPr>
            <w:r>
              <w:t>16</w:t>
            </w:r>
          </w:p>
        </w:tc>
        <w:tc>
          <w:tcPr>
            <w:tcW w:w="98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1014" w:rsidRDefault="00F21014" w:rsidP="003A1C29">
            <w:r>
              <w:t>Строительство пристройки к МОУ «СОШ № 66 им. Н.И. Вавилова», г. Саратов, ул. Казанская, 29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014" w:rsidRDefault="00F21014" w:rsidP="003A1C29">
            <w:pPr>
              <w:jc w:val="right"/>
            </w:pPr>
            <w:r>
              <w:t>32 986,6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014" w:rsidRDefault="00F21014" w:rsidP="003A1C29">
            <w:pPr>
              <w:jc w:val="right"/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014" w:rsidRDefault="00F21014" w:rsidP="003A1C29">
            <w:pPr>
              <w:jc w:val="right"/>
            </w:pPr>
          </w:p>
        </w:tc>
      </w:tr>
      <w:tr w:rsidR="00F21014" w:rsidTr="00F21014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014" w:rsidRDefault="00F21014" w:rsidP="003A1C29">
            <w:pPr>
              <w:jc w:val="center"/>
            </w:pPr>
            <w:r>
              <w:t>17</w:t>
            </w:r>
          </w:p>
        </w:tc>
        <w:tc>
          <w:tcPr>
            <w:tcW w:w="98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1014" w:rsidRDefault="00F21014" w:rsidP="003A1C29">
            <w:r>
              <w:t>Строительство спортивного комплекса по адресу: г. Саратов, пл. им. Орджоникидзе Г.К., б/н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014" w:rsidRDefault="00F21014" w:rsidP="003A1C29">
            <w:pPr>
              <w:jc w:val="right"/>
            </w:pPr>
            <w:r>
              <w:t>80 000,0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014" w:rsidRDefault="00F21014" w:rsidP="003A1C29">
            <w:pPr>
              <w:jc w:val="right"/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014" w:rsidRDefault="00F21014" w:rsidP="003A1C29">
            <w:pPr>
              <w:jc w:val="right"/>
            </w:pPr>
          </w:p>
        </w:tc>
      </w:tr>
      <w:tr w:rsidR="00F21014" w:rsidTr="00F21014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014" w:rsidRDefault="00F21014" w:rsidP="003A1C29">
            <w:pPr>
              <w:jc w:val="center"/>
            </w:pPr>
            <w:r>
              <w:t>18</w:t>
            </w:r>
          </w:p>
        </w:tc>
        <w:tc>
          <w:tcPr>
            <w:tcW w:w="98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1014" w:rsidRDefault="00F21014" w:rsidP="003A1C29">
            <w:r>
              <w:t>Строительство спортивного объекта «Ледовая арена» в городе Саратове на территории Студгородка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014" w:rsidRDefault="00F21014" w:rsidP="003A1C29">
            <w:pPr>
              <w:jc w:val="right"/>
            </w:pPr>
            <w:r>
              <w:t>57 000,0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014" w:rsidRDefault="00F21014" w:rsidP="003A1C29">
            <w:pPr>
              <w:jc w:val="right"/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014" w:rsidRDefault="00F21014" w:rsidP="003A1C29">
            <w:pPr>
              <w:jc w:val="right"/>
            </w:pPr>
          </w:p>
        </w:tc>
      </w:tr>
      <w:tr w:rsidR="00F21014" w:rsidTr="00F21014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014" w:rsidRDefault="00F21014" w:rsidP="003A1C29">
            <w:pPr>
              <w:jc w:val="center"/>
            </w:pPr>
            <w:r>
              <w:t>19</w:t>
            </w:r>
          </w:p>
        </w:tc>
        <w:tc>
          <w:tcPr>
            <w:tcW w:w="98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1014" w:rsidRDefault="00F21014" w:rsidP="003A1C29">
            <w:r>
              <w:t>Школа на 1100 мест в микрорайоне № 11 жилого района «Солнечный-2» в Кировском р-не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014" w:rsidRDefault="00F21014" w:rsidP="003A1C29">
            <w:pPr>
              <w:jc w:val="right"/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014" w:rsidRDefault="00F21014" w:rsidP="003A1C29">
            <w:pPr>
              <w:jc w:val="right"/>
            </w:pPr>
            <w:r>
              <w:t>407 416,6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014" w:rsidRDefault="00F21014" w:rsidP="00755DD8">
            <w:pPr>
              <w:jc w:val="right"/>
            </w:pPr>
            <w:r>
              <w:t>407 416,</w:t>
            </w:r>
            <w:r w:rsidR="00755DD8">
              <w:t>6</w:t>
            </w:r>
          </w:p>
        </w:tc>
      </w:tr>
      <w:tr w:rsidR="00F21014" w:rsidTr="00F21014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014" w:rsidRDefault="00F21014" w:rsidP="003A1C29">
            <w:pPr>
              <w:jc w:val="center"/>
            </w:pPr>
            <w:r>
              <w:t>20</w:t>
            </w:r>
          </w:p>
        </w:tc>
        <w:tc>
          <w:tcPr>
            <w:tcW w:w="98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1014" w:rsidRDefault="00F21014" w:rsidP="003A1C29">
            <w:r>
              <w:t>Школа на 1100 мест на территории бывшего Саратовского авиационного завода в ЖК «Авиатор»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014" w:rsidRDefault="00F21014" w:rsidP="003A1C29">
            <w:pPr>
              <w:jc w:val="right"/>
            </w:pPr>
            <w:r>
              <w:t>418 483,7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014" w:rsidRDefault="00F21014" w:rsidP="003A1C29">
            <w:pPr>
              <w:jc w:val="right"/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014" w:rsidRDefault="00F21014" w:rsidP="003A1C29">
            <w:pPr>
              <w:jc w:val="right"/>
            </w:pPr>
          </w:p>
        </w:tc>
      </w:tr>
      <w:tr w:rsidR="00F21014" w:rsidTr="00F21014">
        <w:trPr>
          <w:cantSplit/>
        </w:trPr>
        <w:tc>
          <w:tcPr>
            <w:tcW w:w="10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014" w:rsidRDefault="00F21014" w:rsidP="003A1C29">
            <w:pPr>
              <w:jc w:val="center"/>
            </w:pPr>
            <w:r>
              <w:t>КОМИТЕТ ДОРОЖНОГО ХОЗЯЙСТВА, БЛАГОУСТРОЙСТВА И ТРАНСПОРТА АДМИНИСТРАЦИИ 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21014" w:rsidRDefault="00F21014" w:rsidP="003A1C29">
            <w:pPr>
              <w:jc w:val="right"/>
            </w:pPr>
            <w:r>
              <w:t>791 313,1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21014" w:rsidRDefault="00F21014" w:rsidP="003A1C29">
            <w:pPr>
              <w:jc w:val="right"/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014" w:rsidRDefault="00F21014" w:rsidP="003A1C29">
            <w:pPr>
              <w:jc w:val="right"/>
            </w:pPr>
          </w:p>
        </w:tc>
      </w:tr>
      <w:tr w:rsidR="00F21014" w:rsidTr="00F21014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014" w:rsidRDefault="00F21014" w:rsidP="003A1C29">
            <w:pPr>
              <w:jc w:val="center"/>
            </w:pPr>
            <w:r>
              <w:t>21</w:t>
            </w:r>
          </w:p>
        </w:tc>
        <w:tc>
          <w:tcPr>
            <w:tcW w:w="98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1014" w:rsidRDefault="00F21014" w:rsidP="003A1C29">
            <w:r>
              <w:t>Реконструкция транспортной развязки на станции Трофимовский-1 с двумя путепроводами (над ж.д. путями станции Трофимовский-1 и над ул. Шехурдина А.П.) в г. Саратове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014" w:rsidRDefault="00F21014" w:rsidP="003A1C29">
            <w:pPr>
              <w:jc w:val="right"/>
            </w:pPr>
            <w:r>
              <w:t>588 396,6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014" w:rsidRDefault="00F21014" w:rsidP="003A1C29">
            <w:pPr>
              <w:jc w:val="right"/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014" w:rsidRDefault="00F21014" w:rsidP="003A1C29">
            <w:pPr>
              <w:jc w:val="right"/>
            </w:pPr>
          </w:p>
        </w:tc>
      </w:tr>
      <w:tr w:rsidR="00F21014" w:rsidTr="00F21014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014" w:rsidRDefault="00F21014" w:rsidP="003A1C29">
            <w:pPr>
              <w:jc w:val="center"/>
            </w:pPr>
            <w:r>
              <w:t>22</w:t>
            </w:r>
          </w:p>
        </w:tc>
        <w:tc>
          <w:tcPr>
            <w:tcW w:w="98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1014" w:rsidRDefault="00F21014" w:rsidP="003A1C29">
            <w:r>
              <w:t>Реконструкция фонтана «Одуванчик» на площади им. Кирова С.М.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014" w:rsidRDefault="00F21014" w:rsidP="003A1C29">
            <w:pPr>
              <w:jc w:val="right"/>
            </w:pPr>
            <w:r>
              <w:t>1 000,0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014" w:rsidRDefault="00F21014" w:rsidP="003A1C29">
            <w:pPr>
              <w:jc w:val="right"/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014" w:rsidRDefault="00F21014" w:rsidP="003A1C29">
            <w:pPr>
              <w:jc w:val="right"/>
            </w:pPr>
          </w:p>
        </w:tc>
      </w:tr>
      <w:tr w:rsidR="00F21014" w:rsidTr="00F21014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014" w:rsidRDefault="00F21014" w:rsidP="003A1C29">
            <w:pPr>
              <w:jc w:val="center"/>
            </w:pPr>
            <w:r>
              <w:t>23</w:t>
            </w:r>
          </w:p>
        </w:tc>
        <w:tc>
          <w:tcPr>
            <w:tcW w:w="98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1014" w:rsidRDefault="00F21014" w:rsidP="003A1C29">
            <w:r>
              <w:t>Строительство автомобильной дороги по ул. им. Гришаева В.И. (от ул. им. Зыбина П.М. до ул. им. Тархова С.Ф.) в жилом районе «Солнечный - 2» Кировского района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014" w:rsidRDefault="00F21014" w:rsidP="003A1C29">
            <w:pPr>
              <w:jc w:val="right"/>
            </w:pPr>
            <w:r>
              <w:t>47 447,5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014" w:rsidRDefault="00F21014" w:rsidP="003A1C29">
            <w:pPr>
              <w:jc w:val="right"/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014" w:rsidRDefault="00F21014" w:rsidP="003A1C29">
            <w:pPr>
              <w:jc w:val="right"/>
            </w:pPr>
          </w:p>
        </w:tc>
      </w:tr>
      <w:tr w:rsidR="00F21014" w:rsidTr="00F21014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014" w:rsidRDefault="00F21014" w:rsidP="003A1C29">
            <w:pPr>
              <w:jc w:val="center"/>
            </w:pPr>
            <w:r>
              <w:t>24</w:t>
            </w:r>
          </w:p>
        </w:tc>
        <w:tc>
          <w:tcPr>
            <w:tcW w:w="98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1014" w:rsidRDefault="00F21014" w:rsidP="003A1C29">
            <w:r>
              <w:t>Строительство автомобильной дороги по ул. им. Зыбина П.М. в границах VI и VII микрорайонов жилого района «Солнечный-2»  Кировского района 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014" w:rsidRDefault="00F21014" w:rsidP="003A1C29">
            <w:pPr>
              <w:jc w:val="right"/>
            </w:pPr>
            <w:r>
              <w:t>101 303,5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014" w:rsidRDefault="00F21014" w:rsidP="003A1C29">
            <w:pPr>
              <w:jc w:val="right"/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014" w:rsidRDefault="00F21014" w:rsidP="003A1C29">
            <w:pPr>
              <w:jc w:val="right"/>
            </w:pPr>
          </w:p>
        </w:tc>
      </w:tr>
      <w:tr w:rsidR="00F21014" w:rsidTr="00F21014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014" w:rsidRDefault="00F21014" w:rsidP="003A1C29">
            <w:pPr>
              <w:jc w:val="center"/>
            </w:pPr>
            <w:r>
              <w:lastRenderedPageBreak/>
              <w:t>25</w:t>
            </w:r>
          </w:p>
        </w:tc>
        <w:tc>
          <w:tcPr>
            <w:tcW w:w="98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1014" w:rsidRDefault="00F21014" w:rsidP="003A1C29">
            <w:r>
              <w:t>Строительство автомобильной дороги по ул. Менякина в Волжском районе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014" w:rsidRDefault="00F21014" w:rsidP="003A1C29">
            <w:pPr>
              <w:jc w:val="right"/>
            </w:pPr>
            <w:r>
              <w:t>47 865,5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014" w:rsidRDefault="00F21014" w:rsidP="003A1C29">
            <w:pPr>
              <w:jc w:val="right"/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014" w:rsidRDefault="00F21014" w:rsidP="003A1C29">
            <w:pPr>
              <w:jc w:val="right"/>
            </w:pPr>
          </w:p>
        </w:tc>
      </w:tr>
      <w:tr w:rsidR="00F21014" w:rsidTr="00F21014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014" w:rsidRDefault="00F21014" w:rsidP="003A1C29">
            <w:pPr>
              <w:jc w:val="center"/>
            </w:pPr>
            <w:r>
              <w:t>26</w:t>
            </w:r>
          </w:p>
        </w:tc>
        <w:tc>
          <w:tcPr>
            <w:tcW w:w="98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1014" w:rsidRDefault="00F21014" w:rsidP="003A1C29">
            <w:r>
              <w:t>Строительство скоростной трамвайной линии Мирный пер. - 6-я Дачная (детализация проекта по этапам строительства)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014" w:rsidRDefault="00F21014" w:rsidP="003A1C29">
            <w:pPr>
              <w:jc w:val="right"/>
            </w:pPr>
            <w:r>
              <w:t>300,0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014" w:rsidRDefault="00F21014" w:rsidP="003A1C29">
            <w:pPr>
              <w:jc w:val="right"/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014" w:rsidRDefault="00F21014" w:rsidP="003A1C29">
            <w:pPr>
              <w:jc w:val="right"/>
            </w:pPr>
          </w:p>
        </w:tc>
      </w:tr>
      <w:tr w:rsidR="00F21014" w:rsidTr="00F21014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014" w:rsidRDefault="00F21014" w:rsidP="003A1C29">
            <w:pPr>
              <w:jc w:val="center"/>
            </w:pPr>
            <w:r>
              <w:t>27</w:t>
            </w:r>
          </w:p>
        </w:tc>
        <w:tc>
          <w:tcPr>
            <w:tcW w:w="98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1014" w:rsidRDefault="00F21014" w:rsidP="003A1C29">
            <w:r>
              <w:t>Строительство участка автомобильной дороги от ул. им. Блинова Ф.А. до ул. Романтиков в Ленинском районе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014" w:rsidRDefault="00F21014" w:rsidP="003A1C29">
            <w:pPr>
              <w:jc w:val="right"/>
            </w:pPr>
            <w:r>
              <w:t>2 000,0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014" w:rsidRDefault="00F21014" w:rsidP="003A1C29">
            <w:pPr>
              <w:jc w:val="right"/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014" w:rsidRDefault="00F21014" w:rsidP="003A1C29">
            <w:pPr>
              <w:jc w:val="right"/>
            </w:pPr>
          </w:p>
        </w:tc>
      </w:tr>
      <w:tr w:rsidR="00F21014" w:rsidTr="00F21014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014" w:rsidRDefault="00F21014" w:rsidP="003A1C29">
            <w:pPr>
              <w:jc w:val="center"/>
            </w:pPr>
            <w:r>
              <w:t>28</w:t>
            </w:r>
          </w:p>
        </w:tc>
        <w:tc>
          <w:tcPr>
            <w:tcW w:w="98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1014" w:rsidRDefault="00F21014" w:rsidP="003A1C29">
            <w:r>
              <w:t>Строительство участка автомобильной дороги по бульвару им. Денисова Николая с местным проездом до ул. Пензенская в микрорайоне САЗ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014" w:rsidRDefault="00F21014" w:rsidP="003A1C29">
            <w:pPr>
              <w:jc w:val="right"/>
            </w:pPr>
            <w:r>
              <w:t>3 000,0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014" w:rsidRDefault="00F21014" w:rsidP="003A1C29">
            <w:pPr>
              <w:jc w:val="right"/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014" w:rsidRDefault="00F21014" w:rsidP="003A1C29">
            <w:pPr>
              <w:jc w:val="right"/>
            </w:pPr>
          </w:p>
        </w:tc>
      </w:tr>
      <w:tr w:rsidR="00F21014" w:rsidTr="00F21014">
        <w:trPr>
          <w:cantSplit/>
        </w:trPr>
        <w:tc>
          <w:tcPr>
            <w:tcW w:w="10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014" w:rsidRDefault="00F21014" w:rsidP="003A1C29">
            <w:pPr>
              <w:jc w:val="center"/>
            </w:pPr>
            <w:r>
              <w:t>АДМИНИСТРАЦИЯ ЛЕНИНСКОГО РАЙОНА 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21014" w:rsidRDefault="00F21014" w:rsidP="003A1C29">
            <w:pPr>
              <w:jc w:val="right"/>
            </w:pPr>
            <w:r>
              <w:t>4 500,0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21014" w:rsidRDefault="00F21014" w:rsidP="003A1C29">
            <w:pPr>
              <w:jc w:val="right"/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014" w:rsidRDefault="00F21014" w:rsidP="003A1C29">
            <w:pPr>
              <w:jc w:val="right"/>
            </w:pPr>
          </w:p>
        </w:tc>
      </w:tr>
      <w:tr w:rsidR="00F21014" w:rsidTr="00F21014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014" w:rsidRDefault="00F21014" w:rsidP="003A1C29">
            <w:pPr>
              <w:jc w:val="center"/>
            </w:pPr>
            <w:r>
              <w:t>29</w:t>
            </w:r>
          </w:p>
        </w:tc>
        <w:tc>
          <w:tcPr>
            <w:tcW w:w="98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1014" w:rsidRDefault="00F21014" w:rsidP="003A1C29">
            <w:r>
              <w:t>Строительство нового корпуса в МУДО «ДООЦ «Мечта»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014" w:rsidRDefault="00F21014" w:rsidP="003A1C29">
            <w:pPr>
              <w:jc w:val="right"/>
            </w:pPr>
            <w:r>
              <w:t>4 500,0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014" w:rsidRDefault="00F21014" w:rsidP="003A1C29">
            <w:pPr>
              <w:jc w:val="right"/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014" w:rsidRDefault="00F21014" w:rsidP="003A1C29">
            <w:pPr>
              <w:jc w:val="right"/>
            </w:pPr>
          </w:p>
        </w:tc>
      </w:tr>
      <w:tr w:rsidR="00F21014" w:rsidTr="00F21014">
        <w:trPr>
          <w:cantSplit/>
        </w:trPr>
        <w:tc>
          <w:tcPr>
            <w:tcW w:w="10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014" w:rsidRDefault="00F21014" w:rsidP="003A1C29">
            <w:pPr>
              <w:jc w:val="center"/>
            </w:pPr>
            <w:r>
              <w:t>АДМИНИСТРАЦИЯ ЗАВОДСКОГО РАЙОНА 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21014" w:rsidRDefault="00F21014" w:rsidP="003A1C29">
            <w:pPr>
              <w:jc w:val="right"/>
            </w:pPr>
            <w:r>
              <w:t>150 207,8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21014" w:rsidRDefault="00F21014" w:rsidP="003A1C29">
            <w:pPr>
              <w:jc w:val="right"/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014" w:rsidRDefault="00F21014" w:rsidP="003A1C29">
            <w:pPr>
              <w:jc w:val="right"/>
            </w:pPr>
          </w:p>
        </w:tc>
      </w:tr>
      <w:tr w:rsidR="00F21014" w:rsidTr="00F21014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014" w:rsidRDefault="00F21014" w:rsidP="003A1C29">
            <w:pPr>
              <w:jc w:val="center"/>
            </w:pPr>
            <w:r>
              <w:t>30</w:t>
            </w:r>
          </w:p>
        </w:tc>
        <w:tc>
          <w:tcPr>
            <w:tcW w:w="98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1014" w:rsidRDefault="00F21014" w:rsidP="003A1C29">
            <w:r>
              <w:t>Водозаборная скважина МБОУ «ООШ №104»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014" w:rsidRDefault="00F21014" w:rsidP="003A1C29">
            <w:pPr>
              <w:jc w:val="right"/>
            </w:pPr>
            <w:r>
              <w:t>188,5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014" w:rsidRDefault="00F21014" w:rsidP="003A1C29">
            <w:pPr>
              <w:jc w:val="right"/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014" w:rsidRDefault="00F21014" w:rsidP="003A1C29">
            <w:pPr>
              <w:jc w:val="right"/>
            </w:pPr>
          </w:p>
        </w:tc>
      </w:tr>
      <w:tr w:rsidR="00F21014" w:rsidTr="00F21014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014" w:rsidRDefault="00F21014" w:rsidP="003A1C29">
            <w:pPr>
              <w:jc w:val="center"/>
            </w:pPr>
            <w:r>
              <w:t>31</w:t>
            </w:r>
          </w:p>
        </w:tc>
        <w:tc>
          <w:tcPr>
            <w:tcW w:w="98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1014" w:rsidRDefault="00F21014" w:rsidP="003A1C29">
            <w:r>
              <w:t>Сквер по ул. им. Расковой М.М., Саратовская область, г. Саратов, ул. им. Расковой М.М.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014" w:rsidRDefault="00F21014" w:rsidP="003A1C29">
            <w:pPr>
              <w:jc w:val="right"/>
            </w:pPr>
            <w:r>
              <w:t>150 000,0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014" w:rsidRDefault="00F21014" w:rsidP="003A1C29">
            <w:pPr>
              <w:jc w:val="right"/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014" w:rsidRDefault="00F21014" w:rsidP="003A1C29">
            <w:pPr>
              <w:jc w:val="right"/>
            </w:pPr>
          </w:p>
        </w:tc>
      </w:tr>
      <w:tr w:rsidR="00F21014" w:rsidTr="00F21014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014" w:rsidRDefault="00F21014" w:rsidP="003A1C29">
            <w:pPr>
              <w:jc w:val="center"/>
            </w:pPr>
            <w:r>
              <w:t>32</w:t>
            </w:r>
          </w:p>
        </w:tc>
        <w:tc>
          <w:tcPr>
            <w:tcW w:w="98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1014" w:rsidRDefault="00F21014" w:rsidP="003A1C29">
            <w:r>
              <w:t>Технологическое присоединение для электроснабжения сквера, расположенного по адресу: г. Саратов, ул. им. Расковой М.М.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014" w:rsidRDefault="00F21014" w:rsidP="003A1C29">
            <w:pPr>
              <w:jc w:val="right"/>
            </w:pPr>
            <w:r>
              <w:t>19,3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014" w:rsidRDefault="00F21014" w:rsidP="003A1C29">
            <w:pPr>
              <w:jc w:val="right"/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014" w:rsidRDefault="00F21014" w:rsidP="003A1C29">
            <w:pPr>
              <w:jc w:val="right"/>
            </w:pPr>
          </w:p>
        </w:tc>
      </w:tr>
      <w:tr w:rsidR="00F21014" w:rsidTr="00F21014">
        <w:trPr>
          <w:cantSplit/>
        </w:trPr>
        <w:tc>
          <w:tcPr>
            <w:tcW w:w="10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014" w:rsidRDefault="00F21014" w:rsidP="003A1C29">
            <w:pPr>
              <w:jc w:val="center"/>
            </w:pPr>
            <w:r>
              <w:t>АДМИНИСТРАЦИЯ ОКТЯБРЬСКОГО РАЙОНА 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21014" w:rsidRDefault="00F21014" w:rsidP="003A1C29">
            <w:pPr>
              <w:jc w:val="right"/>
            </w:pPr>
            <w:r>
              <w:t>4 172,4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21014" w:rsidRDefault="00F21014" w:rsidP="003A1C29">
            <w:pPr>
              <w:jc w:val="right"/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014" w:rsidRDefault="00F21014" w:rsidP="003A1C29">
            <w:pPr>
              <w:jc w:val="right"/>
            </w:pPr>
          </w:p>
        </w:tc>
      </w:tr>
      <w:tr w:rsidR="00F21014" w:rsidTr="00F21014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014" w:rsidRDefault="00F21014" w:rsidP="003A1C29">
            <w:pPr>
              <w:jc w:val="center"/>
            </w:pPr>
            <w:r>
              <w:t>33</w:t>
            </w:r>
          </w:p>
        </w:tc>
        <w:tc>
          <w:tcPr>
            <w:tcW w:w="98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1014" w:rsidRDefault="00F21014" w:rsidP="003A1C29">
            <w:r>
              <w:t>Проектирование и строительство плоскостного сооружения на территории МОУ «СОШ № 97» Октябрьского района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014" w:rsidRDefault="00F21014" w:rsidP="003A1C29">
            <w:pPr>
              <w:jc w:val="right"/>
            </w:pPr>
            <w:r>
              <w:t>4 000,0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014" w:rsidRDefault="00F21014" w:rsidP="003A1C29">
            <w:pPr>
              <w:jc w:val="right"/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014" w:rsidRDefault="00F21014" w:rsidP="003A1C29">
            <w:pPr>
              <w:jc w:val="right"/>
            </w:pPr>
          </w:p>
        </w:tc>
      </w:tr>
      <w:tr w:rsidR="00F21014" w:rsidTr="00F21014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014" w:rsidRDefault="00F21014" w:rsidP="003A1C29">
            <w:pPr>
              <w:jc w:val="center"/>
            </w:pPr>
            <w:r>
              <w:t>34</w:t>
            </w:r>
          </w:p>
        </w:tc>
        <w:tc>
          <w:tcPr>
            <w:tcW w:w="98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1014" w:rsidRDefault="00F21014" w:rsidP="003A1C29">
            <w:r>
              <w:t>Строительство спортивно-оздоровительной площадки при МОУ Лицей №2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014" w:rsidRDefault="00F21014" w:rsidP="003A1C29">
            <w:pPr>
              <w:jc w:val="right"/>
            </w:pPr>
            <w:r>
              <w:t>172,4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014" w:rsidRDefault="00F21014" w:rsidP="003A1C29">
            <w:pPr>
              <w:jc w:val="right"/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014" w:rsidRDefault="00F21014" w:rsidP="003A1C29">
            <w:pPr>
              <w:jc w:val="right"/>
            </w:pPr>
          </w:p>
        </w:tc>
      </w:tr>
      <w:tr w:rsidR="00F21014" w:rsidTr="00F21014">
        <w:trPr>
          <w:cantSplit/>
        </w:trPr>
        <w:tc>
          <w:tcPr>
            <w:tcW w:w="10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014" w:rsidRDefault="00F21014" w:rsidP="003A1C29">
            <w:pPr>
              <w:jc w:val="center"/>
            </w:pPr>
            <w:r>
              <w:t>АДМИНИСТРАЦИЯ КИРОВСКОГО РАЙОНА 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21014" w:rsidRDefault="00F21014" w:rsidP="003A1C29">
            <w:pPr>
              <w:jc w:val="right"/>
            </w:pPr>
            <w:r>
              <w:t>10 131,0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21014" w:rsidRDefault="00F21014" w:rsidP="003A1C29">
            <w:pPr>
              <w:jc w:val="right"/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014" w:rsidRDefault="00F21014" w:rsidP="003A1C29">
            <w:pPr>
              <w:jc w:val="right"/>
            </w:pPr>
          </w:p>
        </w:tc>
      </w:tr>
      <w:tr w:rsidR="00F21014" w:rsidTr="00F21014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014" w:rsidRDefault="00F21014" w:rsidP="003A1C29">
            <w:pPr>
              <w:jc w:val="center"/>
            </w:pPr>
            <w:r>
              <w:t>35</w:t>
            </w:r>
          </w:p>
        </w:tc>
        <w:tc>
          <w:tcPr>
            <w:tcW w:w="98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1014" w:rsidRDefault="00F21014" w:rsidP="003A1C29">
            <w:r>
              <w:t>Создание универсальной спортивно-оздоровительной площадки на территории МОУ «СОШ № 24» по адресу: г. Саратов, ул. им. Жуковского Н.Е., д. 24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014" w:rsidRDefault="00F21014" w:rsidP="003A1C29">
            <w:pPr>
              <w:jc w:val="right"/>
            </w:pPr>
            <w:r>
              <w:t>8 390,4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014" w:rsidRDefault="00F21014" w:rsidP="003A1C29">
            <w:pPr>
              <w:jc w:val="right"/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014" w:rsidRDefault="00F21014" w:rsidP="003A1C29">
            <w:pPr>
              <w:jc w:val="right"/>
            </w:pPr>
          </w:p>
        </w:tc>
      </w:tr>
      <w:tr w:rsidR="00F21014" w:rsidTr="00F21014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014" w:rsidRDefault="00F21014" w:rsidP="003A1C29">
            <w:pPr>
              <w:jc w:val="center"/>
            </w:pPr>
            <w:r>
              <w:t>36</w:t>
            </w:r>
          </w:p>
        </w:tc>
        <w:tc>
          <w:tcPr>
            <w:tcW w:w="98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1014" w:rsidRDefault="00F21014" w:rsidP="003A1C29">
            <w:r>
              <w:t>Создание универсальной спортивно-оздоровительной площадки на территории МОУ «СОШ № 93 им. М.М. Расковой» по адресу: г. Саратов, ул. им. Жуковского Н.Е., д. 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014" w:rsidRDefault="00F21014" w:rsidP="003A1C29">
            <w:pPr>
              <w:jc w:val="right"/>
            </w:pPr>
            <w:r>
              <w:t>1 740,6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014" w:rsidRDefault="00F21014" w:rsidP="003A1C29">
            <w:pPr>
              <w:jc w:val="right"/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014" w:rsidRDefault="00F21014" w:rsidP="003A1C29">
            <w:pPr>
              <w:jc w:val="right"/>
            </w:pPr>
          </w:p>
        </w:tc>
      </w:tr>
      <w:tr w:rsidR="00F21014" w:rsidTr="00F21014">
        <w:trPr>
          <w:cantSplit/>
        </w:trPr>
        <w:tc>
          <w:tcPr>
            <w:tcW w:w="10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014" w:rsidRDefault="00F21014" w:rsidP="003A1C29">
            <w:pPr>
              <w:jc w:val="center"/>
            </w:pPr>
            <w:r>
              <w:t>Всего по разделу: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21014" w:rsidRDefault="00F21014" w:rsidP="003A1C29">
            <w:pPr>
              <w:jc w:val="right"/>
            </w:pPr>
            <w:r>
              <w:t>2 746 036,5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21014" w:rsidRDefault="00F21014" w:rsidP="003A1C29">
            <w:pPr>
              <w:jc w:val="right"/>
            </w:pPr>
            <w:r>
              <w:t>1 461 078,1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014" w:rsidRDefault="00F21014" w:rsidP="00755DD8">
            <w:pPr>
              <w:jc w:val="right"/>
            </w:pPr>
            <w:r>
              <w:t>407 416,</w:t>
            </w:r>
            <w:r w:rsidR="00755DD8">
              <w:t>6</w:t>
            </w:r>
          </w:p>
        </w:tc>
      </w:tr>
      <w:tr w:rsidR="00F21014" w:rsidTr="00F21014">
        <w:trPr>
          <w:cantSplit/>
        </w:trPr>
        <w:tc>
          <w:tcPr>
            <w:tcW w:w="147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014" w:rsidRDefault="00F21014" w:rsidP="003A1C29">
            <w:pPr>
              <w:jc w:val="center"/>
            </w:pPr>
            <w:r>
              <w:t>Раздел II. Перечень объектов недвижимого имущества, приобретаемого в муниципальную собственность</w:t>
            </w:r>
          </w:p>
        </w:tc>
      </w:tr>
      <w:tr w:rsidR="00F21014" w:rsidTr="00F21014">
        <w:trPr>
          <w:cantSplit/>
        </w:trPr>
        <w:tc>
          <w:tcPr>
            <w:tcW w:w="10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014" w:rsidRDefault="00F21014" w:rsidP="003A1C29">
            <w:pPr>
              <w:jc w:val="center"/>
            </w:pPr>
            <w:r>
              <w:t>КОМИТЕТ ПО УПРАВЛЕНИЮ ИМУЩЕСТВОМ ГОРОДА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21014" w:rsidRDefault="00F21014" w:rsidP="003A1C29">
            <w:pPr>
              <w:jc w:val="right"/>
            </w:pPr>
            <w:r>
              <w:t>45 000,0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21014" w:rsidRDefault="00F21014" w:rsidP="003A1C29">
            <w:pPr>
              <w:jc w:val="right"/>
            </w:pPr>
            <w:r>
              <w:t>45 000,0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014" w:rsidRDefault="00F21014" w:rsidP="003A1C29">
            <w:pPr>
              <w:jc w:val="right"/>
            </w:pPr>
            <w:r>
              <w:t>45 000,0</w:t>
            </w:r>
          </w:p>
        </w:tc>
      </w:tr>
      <w:tr w:rsidR="00F21014" w:rsidTr="00F21014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014" w:rsidRDefault="00F21014" w:rsidP="003A1C29">
            <w:pPr>
              <w:jc w:val="center"/>
            </w:pPr>
            <w:r>
              <w:t>1</w:t>
            </w:r>
          </w:p>
        </w:tc>
        <w:tc>
          <w:tcPr>
            <w:tcW w:w="98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1014" w:rsidRDefault="00F21014" w:rsidP="003A1C29">
            <w:r>
              <w:t>Приобретение (купля-продажа, участие в долевом строительстве) жилых помещений для исполнения решений судов в рамках  ведомственной целевой программы «Приобретение жилых помещений для исполнения решений судов»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014" w:rsidRDefault="00F21014" w:rsidP="003A1C29">
            <w:pPr>
              <w:jc w:val="right"/>
            </w:pPr>
            <w:r>
              <w:t>45 000,0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014" w:rsidRDefault="00F21014" w:rsidP="003A1C29">
            <w:pPr>
              <w:jc w:val="right"/>
            </w:pPr>
            <w:r>
              <w:t>45 000,0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014" w:rsidRDefault="00F21014" w:rsidP="003A1C29">
            <w:pPr>
              <w:jc w:val="right"/>
            </w:pPr>
            <w:r>
              <w:t>45 000,0</w:t>
            </w:r>
          </w:p>
        </w:tc>
      </w:tr>
      <w:tr w:rsidR="00F21014" w:rsidTr="00F21014">
        <w:trPr>
          <w:cantSplit/>
        </w:trPr>
        <w:tc>
          <w:tcPr>
            <w:tcW w:w="10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014" w:rsidRDefault="00F21014" w:rsidP="003A1C29">
            <w:pPr>
              <w:jc w:val="center"/>
            </w:pPr>
            <w:r>
              <w:lastRenderedPageBreak/>
              <w:t>КОМИТЕТ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21014" w:rsidRDefault="00F21014" w:rsidP="003A1C29">
            <w:pPr>
              <w:jc w:val="right"/>
            </w:pPr>
            <w:r>
              <w:t>622 257,7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21014" w:rsidRDefault="00F21014" w:rsidP="003A1C29">
            <w:pPr>
              <w:jc w:val="right"/>
            </w:pPr>
            <w:r>
              <w:t>226 512,0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014" w:rsidRDefault="00F21014" w:rsidP="003A1C29">
            <w:pPr>
              <w:jc w:val="right"/>
            </w:pPr>
          </w:p>
        </w:tc>
      </w:tr>
      <w:tr w:rsidR="00F21014" w:rsidTr="00F21014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014" w:rsidRDefault="00F21014" w:rsidP="003A1C29">
            <w:pPr>
              <w:jc w:val="center"/>
            </w:pPr>
            <w:r>
              <w:t>2</w:t>
            </w:r>
          </w:p>
        </w:tc>
        <w:tc>
          <w:tcPr>
            <w:tcW w:w="98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1014" w:rsidRDefault="00F21014" w:rsidP="003A1C29">
            <w:r>
              <w:t>Приобретение жилых помещений в многоквартирных домах (выкуп у собственников жилых помещений в домах, признанных аварийными и подлежащими сносу), строительство в рамках ведомственной целевой программы «Переселение граждан города Саратова из аварийного жилищного фонда в 2019-2025 годах»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014" w:rsidRDefault="00F21014" w:rsidP="003A1C29">
            <w:pPr>
              <w:jc w:val="right"/>
            </w:pPr>
            <w:r>
              <w:t>622 257,7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014" w:rsidRDefault="00F21014" w:rsidP="003A1C29">
            <w:pPr>
              <w:jc w:val="right"/>
            </w:pPr>
            <w:r>
              <w:t>226 512,0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014" w:rsidRDefault="00F21014" w:rsidP="003A1C29">
            <w:pPr>
              <w:jc w:val="right"/>
            </w:pPr>
          </w:p>
        </w:tc>
      </w:tr>
      <w:tr w:rsidR="00F21014" w:rsidTr="00F21014">
        <w:trPr>
          <w:cantSplit/>
        </w:trPr>
        <w:tc>
          <w:tcPr>
            <w:tcW w:w="10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014" w:rsidRDefault="00F21014" w:rsidP="003A1C29">
            <w:pPr>
              <w:jc w:val="center"/>
            </w:pPr>
            <w:r>
              <w:t>Всего по разделу: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21014" w:rsidRDefault="00F21014" w:rsidP="003A1C29">
            <w:pPr>
              <w:jc w:val="right"/>
            </w:pPr>
            <w:r>
              <w:t>667 257,7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21014" w:rsidRDefault="00F21014" w:rsidP="003A1C29">
            <w:pPr>
              <w:jc w:val="right"/>
            </w:pPr>
            <w:r>
              <w:t>271 512,0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014" w:rsidRDefault="00F21014" w:rsidP="003A1C29">
            <w:pPr>
              <w:jc w:val="right"/>
            </w:pPr>
            <w:r>
              <w:t>45 000,0</w:t>
            </w:r>
          </w:p>
        </w:tc>
      </w:tr>
      <w:tr w:rsidR="00F21014" w:rsidTr="00F21014">
        <w:trPr>
          <w:cantSplit/>
        </w:trPr>
        <w:tc>
          <w:tcPr>
            <w:tcW w:w="103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014" w:rsidRDefault="00F21014" w:rsidP="003A1C29">
            <w:pPr>
              <w:jc w:val="center"/>
            </w:pPr>
            <w:r>
              <w:t>Итого по Перечню: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014" w:rsidRDefault="00F21014" w:rsidP="003A1C2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3 413 294,2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014" w:rsidRDefault="00F21014" w:rsidP="003A1C2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1 732 590,1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014" w:rsidRDefault="00F21014" w:rsidP="00755DD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452 416,</w:t>
            </w:r>
            <w:r w:rsidR="00755DD8">
              <w:rPr>
                <w:b/>
                <w:bCs/>
              </w:rPr>
              <w:t>6</w:t>
            </w:r>
          </w:p>
        </w:tc>
      </w:tr>
      <w:tr w:rsidR="00F21014" w:rsidTr="00F21014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014" w:rsidRDefault="00F21014" w:rsidP="003A1C29">
            <w:r>
              <w:t xml:space="preserve"> </w:t>
            </w:r>
          </w:p>
        </w:tc>
        <w:tc>
          <w:tcPr>
            <w:tcW w:w="9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014" w:rsidRDefault="00F21014" w:rsidP="003A1C29">
            <w:r>
              <w:t xml:space="preserve">  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014" w:rsidRDefault="00F21014" w:rsidP="003A1C29"/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014" w:rsidRDefault="00F21014" w:rsidP="003A1C29"/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014" w:rsidRDefault="00F21014" w:rsidP="003A1C29"/>
        </w:tc>
      </w:tr>
      <w:tr w:rsidR="00F21014" w:rsidTr="00F21014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014" w:rsidRDefault="00F21014" w:rsidP="003A1C29"/>
        </w:tc>
        <w:tc>
          <w:tcPr>
            <w:tcW w:w="9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014" w:rsidRDefault="00F21014" w:rsidP="003A1C29">
            <w:r>
              <w:t xml:space="preserve">  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014" w:rsidRDefault="00F21014" w:rsidP="003A1C29"/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014" w:rsidRDefault="00F21014" w:rsidP="003A1C29"/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014" w:rsidRDefault="00F21014" w:rsidP="003A1C29"/>
        </w:tc>
      </w:tr>
    </w:tbl>
    <w:p w:rsidR="00F21014" w:rsidRPr="00DF2386" w:rsidRDefault="00F21014" w:rsidP="00F21014"/>
    <w:p w:rsidR="00E2598B" w:rsidRPr="00F21014" w:rsidRDefault="00E2598B" w:rsidP="00F21014"/>
    <w:sectPr w:rsidR="00E2598B" w:rsidRPr="00F21014" w:rsidSect="00F21014">
      <w:headerReference w:type="even" r:id="rId7"/>
      <w:headerReference w:type="default" r:id="rId8"/>
      <w:pgSz w:w="16838" w:h="11906" w:orient="landscape"/>
      <w:pgMar w:top="1134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F5A25" w:rsidRDefault="00EF5A25" w:rsidP="00F21014">
      <w:r>
        <w:separator/>
      </w:r>
    </w:p>
  </w:endnote>
  <w:endnote w:type="continuationSeparator" w:id="1">
    <w:p w:rsidR="00EF5A25" w:rsidRDefault="00EF5A25" w:rsidP="00F210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F5A25" w:rsidRDefault="00EF5A25" w:rsidP="00F21014">
      <w:r>
        <w:separator/>
      </w:r>
    </w:p>
  </w:footnote>
  <w:footnote w:type="continuationSeparator" w:id="1">
    <w:p w:rsidR="00EF5A25" w:rsidRDefault="00EF5A25" w:rsidP="00F2101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1014" w:rsidRDefault="00795ED3" w:rsidP="000879DA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21014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F21014" w:rsidRDefault="00F21014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1014" w:rsidRDefault="00795ED3" w:rsidP="000879DA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21014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DF6BBA">
      <w:rPr>
        <w:rStyle w:val="a7"/>
        <w:noProof/>
      </w:rPr>
      <w:t>4</w:t>
    </w:r>
    <w:r>
      <w:rPr>
        <w:rStyle w:val="a7"/>
      </w:rPr>
      <w:fldChar w:fldCharType="end"/>
    </w:r>
  </w:p>
  <w:p w:rsidR="00F21014" w:rsidRDefault="00F21014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attachedTemplate r:id="rId1"/>
  <w:defaultTabStop w:val="708"/>
  <w:drawingGridHorizontalSpacing w:val="120"/>
  <w:displayHorizontalDrawingGridEvery w:val="2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F21014"/>
    <w:rsid w:val="002C3F39"/>
    <w:rsid w:val="00546013"/>
    <w:rsid w:val="00573137"/>
    <w:rsid w:val="006808C6"/>
    <w:rsid w:val="00755DD8"/>
    <w:rsid w:val="00795ED3"/>
    <w:rsid w:val="009D0368"/>
    <w:rsid w:val="00A24CAF"/>
    <w:rsid w:val="00B912FD"/>
    <w:rsid w:val="00DC2488"/>
    <w:rsid w:val="00DF6BBA"/>
    <w:rsid w:val="00E2598B"/>
    <w:rsid w:val="00ED4B31"/>
    <w:rsid w:val="00EF5A25"/>
    <w:rsid w:val="00F21014"/>
    <w:rsid w:val="00F640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F2101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F21014"/>
  </w:style>
  <w:style w:type="paragraph" w:styleId="a5">
    <w:name w:val="footer"/>
    <w:basedOn w:val="a"/>
    <w:link w:val="a6"/>
    <w:uiPriority w:val="99"/>
    <w:semiHidden/>
    <w:unhideWhenUsed/>
    <w:rsid w:val="00F2101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F21014"/>
  </w:style>
  <w:style w:type="character" w:styleId="a7">
    <w:name w:val="page number"/>
    <w:basedOn w:val="a0"/>
    <w:uiPriority w:val="99"/>
    <w:semiHidden/>
    <w:unhideWhenUsed/>
    <w:rsid w:val="00F2101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mkinYV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40</TotalTime>
  <Pages>4</Pages>
  <Words>1052</Words>
  <Characters>6000</Characters>
  <Application>Microsoft Office Word</Application>
  <DocSecurity>0</DocSecurity>
  <Lines>50</Lines>
  <Paragraphs>14</Paragraphs>
  <ScaleCrop>false</ScaleCrop>
  <Company/>
  <LinksUpToDate>false</LinksUpToDate>
  <CharactersWithSpaces>7038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simkinYV</dc:creator>
  <cp:lastModifiedBy>AcstVS</cp:lastModifiedBy>
  <cp:revision>3</cp:revision>
  <dcterms:created xsi:type="dcterms:W3CDTF">2020-05-25T14:03:00Z</dcterms:created>
  <dcterms:modified xsi:type="dcterms:W3CDTF">2020-05-28T12:46:00Z</dcterms:modified>
</cp:coreProperties>
</file>